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97AB8E" w14:textId="02D98A8F" w:rsidR="00CF5745" w:rsidRDefault="00CF5745" w:rsidP="00CF5745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2F5CFBB1">
        <w:rPr>
          <w:b/>
          <w:bCs/>
          <w:noProof/>
          <w:sz w:val="24"/>
          <w:szCs w:val="24"/>
        </w:rPr>
        <w:t>3GPP TSG-SA3 Meeting #115</w:t>
      </w:r>
      <w:r w:rsidRPr="2F5CFBB1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DB5C4A" w:rsidRPr="00DB5C4A">
        <w:rPr>
          <w:b/>
          <w:bCs/>
          <w:i/>
          <w:iCs/>
          <w:noProof/>
          <w:sz w:val="28"/>
          <w:szCs w:val="28"/>
        </w:rPr>
        <w:t>S3-240787</w:t>
      </w:r>
      <w:bookmarkStart w:id="0" w:name="_GoBack"/>
      <w:bookmarkEnd w:id="0"/>
    </w:p>
    <w:p w14:paraId="7D9D33E9" w14:textId="77777777" w:rsidR="00CF5745" w:rsidRDefault="00CF5745" w:rsidP="00CF574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Athens, Greece, 26 February - 1 March 2024</w:t>
      </w:r>
    </w:p>
    <w:p w14:paraId="72E2ED64" w14:textId="644E312D" w:rsidR="004E3939" w:rsidRPr="003929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22479" w:rsidRPr="00065626">
        <w:rPr>
          <w:rFonts w:ascii="Arial" w:hAnsi="Arial" w:cs="Arial"/>
          <w:b/>
          <w:sz w:val="22"/>
          <w:szCs w:val="22"/>
          <w:highlight w:val="yellow"/>
        </w:rPr>
        <w:t>[</w:t>
      </w:r>
      <w:r w:rsidR="00C15710" w:rsidRPr="00065626">
        <w:rPr>
          <w:rFonts w:ascii="Arial" w:hAnsi="Arial" w:cs="Arial"/>
          <w:b/>
          <w:sz w:val="22"/>
          <w:szCs w:val="22"/>
          <w:highlight w:val="yellow"/>
        </w:rPr>
        <w:t>D</w:t>
      </w:r>
      <w:r w:rsidR="00F22479" w:rsidRPr="00065626">
        <w:rPr>
          <w:rFonts w:ascii="Arial" w:hAnsi="Arial" w:cs="Arial"/>
          <w:b/>
          <w:sz w:val="22"/>
          <w:szCs w:val="22"/>
          <w:highlight w:val="yellow"/>
        </w:rPr>
        <w:t>raft]</w:t>
      </w:r>
      <w:r w:rsidR="00F22479" w:rsidRPr="00392946">
        <w:rPr>
          <w:rFonts w:ascii="Arial" w:hAnsi="Arial" w:cs="Arial"/>
          <w:b/>
          <w:sz w:val="22"/>
          <w:szCs w:val="22"/>
        </w:rPr>
        <w:t xml:space="preserve"> </w:t>
      </w:r>
      <w:r w:rsidR="00065626">
        <w:rPr>
          <w:rFonts w:ascii="Arial" w:hAnsi="Arial" w:cs="Arial"/>
          <w:b/>
          <w:sz w:val="22"/>
          <w:szCs w:val="22"/>
        </w:rPr>
        <w:t xml:space="preserve">Reply </w:t>
      </w:r>
      <w:r w:rsidR="00127F01">
        <w:rPr>
          <w:rFonts w:ascii="Arial" w:hAnsi="Arial" w:cs="Arial"/>
          <w:b/>
          <w:sz w:val="22"/>
          <w:szCs w:val="22"/>
        </w:rPr>
        <w:t>LS to r</w:t>
      </w:r>
      <w:r w:rsidR="00127F01" w:rsidRPr="00127F01">
        <w:rPr>
          <w:rFonts w:ascii="Arial" w:hAnsi="Arial" w:cs="Arial"/>
          <w:b/>
          <w:sz w:val="22"/>
          <w:szCs w:val="22"/>
        </w:rPr>
        <w:t>eply LS on Decorated NAI format for 5G-NSWO for SNPN Scenarios</w:t>
      </w:r>
    </w:p>
    <w:p w14:paraId="06BA196E" w14:textId="7E973F50" w:rsidR="00B97703" w:rsidRPr="003929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392946">
        <w:rPr>
          <w:rFonts w:ascii="Arial" w:hAnsi="Arial" w:cs="Arial"/>
          <w:b/>
          <w:sz w:val="22"/>
          <w:szCs w:val="22"/>
        </w:rPr>
        <w:t>Response to:</w:t>
      </w:r>
      <w:r w:rsidRPr="00392946">
        <w:rPr>
          <w:rFonts w:ascii="Arial" w:hAnsi="Arial" w:cs="Arial"/>
          <w:b/>
          <w:bCs/>
          <w:sz w:val="22"/>
          <w:szCs w:val="22"/>
        </w:rPr>
        <w:tab/>
      </w:r>
      <w:r w:rsidR="003E7E44" w:rsidRPr="009D454C">
        <w:rPr>
          <w:rFonts w:ascii="Arial" w:hAnsi="Arial" w:cs="Arial"/>
          <w:b/>
          <w:bCs/>
          <w:sz w:val="22"/>
          <w:szCs w:val="22"/>
        </w:rPr>
        <w:t>Reply LS on Decorated NAI format for 5G-NSWO for SNPN Scenarios</w:t>
      </w:r>
      <w:r w:rsidR="009D454C" w:rsidRPr="009D454C">
        <w:rPr>
          <w:rFonts w:ascii="Arial" w:hAnsi="Arial" w:cs="Arial"/>
          <w:b/>
          <w:bCs/>
          <w:sz w:val="22"/>
          <w:szCs w:val="22"/>
        </w:rPr>
        <w:t xml:space="preserve"> (S3-240219)</w:t>
      </w:r>
    </w:p>
    <w:p w14:paraId="2C6E4D6E" w14:textId="2A10F040" w:rsidR="00B97703" w:rsidRPr="003929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392946">
        <w:rPr>
          <w:rFonts w:ascii="Arial" w:hAnsi="Arial" w:cs="Arial"/>
          <w:b/>
          <w:bCs/>
          <w:sz w:val="22"/>
          <w:szCs w:val="22"/>
        </w:rPr>
        <w:t>Release:</w:t>
      </w:r>
      <w:r w:rsidRPr="00392946">
        <w:rPr>
          <w:rFonts w:ascii="Arial" w:hAnsi="Arial" w:cs="Arial"/>
          <w:b/>
          <w:bCs/>
          <w:sz w:val="22"/>
          <w:szCs w:val="22"/>
        </w:rPr>
        <w:tab/>
      </w:r>
      <w:r w:rsidR="00AE7BDD" w:rsidRPr="00392946">
        <w:rPr>
          <w:rFonts w:ascii="Arial" w:hAnsi="Arial" w:cs="Arial"/>
          <w:b/>
          <w:bCs/>
          <w:sz w:val="22"/>
          <w:szCs w:val="22"/>
        </w:rPr>
        <w:t>Rel-1</w:t>
      </w:r>
      <w:r w:rsidR="00AD5DC7" w:rsidRPr="00392946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1E9D3ED8" w14:textId="1DB3F764" w:rsidR="00B97703" w:rsidRPr="0039294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92946">
        <w:rPr>
          <w:rFonts w:ascii="Arial" w:hAnsi="Arial" w:cs="Arial"/>
          <w:b/>
          <w:sz w:val="22"/>
          <w:szCs w:val="22"/>
        </w:rPr>
        <w:t>Work Item:</w:t>
      </w:r>
      <w:r w:rsidRPr="00392946">
        <w:rPr>
          <w:rFonts w:ascii="Arial" w:hAnsi="Arial" w:cs="Arial"/>
          <w:b/>
          <w:sz w:val="22"/>
          <w:szCs w:val="22"/>
        </w:rPr>
        <w:tab/>
      </w:r>
      <w:r w:rsidR="002F0496" w:rsidRPr="002F0496">
        <w:rPr>
          <w:rFonts w:ascii="Arial" w:hAnsi="Arial" w:cs="Arial"/>
          <w:b/>
          <w:sz w:val="22"/>
          <w:szCs w:val="22"/>
        </w:rPr>
        <w:t>eNPN_Ph2</w:t>
      </w:r>
    </w:p>
    <w:p w14:paraId="11809BB2" w14:textId="77777777" w:rsidR="00B97703" w:rsidRPr="0039294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FBD64A8" w:rsidR="00B97703" w:rsidRPr="003929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92946">
        <w:rPr>
          <w:rFonts w:ascii="Arial" w:hAnsi="Arial" w:cs="Arial"/>
          <w:b/>
          <w:sz w:val="22"/>
          <w:szCs w:val="22"/>
        </w:rPr>
        <w:t>Source:</w:t>
      </w:r>
      <w:r w:rsidRPr="00392946">
        <w:rPr>
          <w:rFonts w:ascii="Arial" w:hAnsi="Arial" w:cs="Arial"/>
          <w:b/>
          <w:sz w:val="22"/>
          <w:szCs w:val="22"/>
        </w:rPr>
        <w:tab/>
      </w:r>
      <w:r w:rsidR="00C15710" w:rsidRPr="00065626">
        <w:rPr>
          <w:rFonts w:ascii="Arial" w:hAnsi="Arial" w:cs="Arial"/>
          <w:b/>
          <w:sz w:val="22"/>
          <w:szCs w:val="22"/>
        </w:rPr>
        <w:t xml:space="preserve">Xiaomi </w:t>
      </w:r>
      <w:r w:rsidR="00C15710" w:rsidRPr="00D12FA4">
        <w:rPr>
          <w:rFonts w:ascii="Arial" w:hAnsi="Arial" w:cs="Arial"/>
          <w:b/>
          <w:sz w:val="22"/>
          <w:szCs w:val="22"/>
          <w:highlight w:val="yellow"/>
        </w:rPr>
        <w:t xml:space="preserve">[to be </w:t>
      </w:r>
      <w:r w:rsidR="00637EDE" w:rsidRPr="00D12FA4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SA3</w:t>
      </w:r>
      <w:r w:rsidR="00C15710" w:rsidRPr="00D12FA4">
        <w:rPr>
          <w:rFonts w:ascii="Arial" w:hAnsi="Arial" w:cs="Arial"/>
          <w:b/>
          <w:sz w:val="22"/>
          <w:szCs w:val="22"/>
          <w:highlight w:val="yellow"/>
          <w:lang w:eastAsia="zh-CN"/>
        </w:rPr>
        <w:t>]</w:t>
      </w:r>
    </w:p>
    <w:p w14:paraId="2548326B" w14:textId="35D770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92946">
        <w:rPr>
          <w:rFonts w:ascii="Arial" w:hAnsi="Arial" w:cs="Arial"/>
          <w:b/>
          <w:sz w:val="22"/>
          <w:szCs w:val="22"/>
        </w:rPr>
        <w:t>To:</w:t>
      </w:r>
      <w:r w:rsidRPr="00392946">
        <w:rPr>
          <w:rFonts w:ascii="Arial" w:hAnsi="Arial" w:cs="Arial"/>
          <w:b/>
          <w:bCs/>
          <w:sz w:val="22"/>
          <w:szCs w:val="22"/>
        </w:rPr>
        <w:tab/>
      </w:r>
      <w:r w:rsidR="00980A39" w:rsidRPr="00392946">
        <w:rPr>
          <w:rFonts w:ascii="Arial" w:hAnsi="Arial" w:cs="Arial"/>
          <w:b/>
          <w:bCs/>
          <w:sz w:val="22"/>
          <w:szCs w:val="22"/>
        </w:rPr>
        <w:t>CT</w:t>
      </w:r>
      <w:r w:rsidR="002F0496">
        <w:rPr>
          <w:rFonts w:ascii="Arial" w:hAnsi="Arial" w:cs="Arial"/>
          <w:b/>
          <w:bCs/>
          <w:sz w:val="22"/>
          <w:szCs w:val="22"/>
        </w:rPr>
        <w:t>4</w:t>
      </w:r>
    </w:p>
    <w:p w14:paraId="5DC2ED77" w14:textId="0298B22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6F5C">
        <w:rPr>
          <w:rFonts w:ascii="Arial" w:hAnsi="Arial" w:cs="Arial"/>
          <w:b/>
          <w:bCs/>
          <w:sz w:val="22"/>
          <w:szCs w:val="22"/>
          <w:lang w:eastAsia="zh-CN"/>
        </w:rPr>
        <w:t>SA2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82B93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519">
        <w:rPr>
          <w:rFonts w:ascii="Arial" w:hAnsi="Arial" w:cs="Arial"/>
          <w:b/>
          <w:bCs/>
          <w:sz w:val="22"/>
          <w:szCs w:val="22"/>
        </w:rPr>
        <w:t>Henry(Haoran)</w:t>
      </w:r>
      <w:r w:rsidR="00AD5DC7">
        <w:rPr>
          <w:rFonts w:ascii="Arial" w:hAnsi="Arial" w:cs="Arial"/>
          <w:b/>
          <w:bCs/>
          <w:sz w:val="22"/>
          <w:szCs w:val="22"/>
        </w:rPr>
        <w:t xml:space="preserve"> </w:t>
      </w:r>
      <w:r w:rsidR="00BA4519">
        <w:rPr>
          <w:rFonts w:ascii="Arial" w:hAnsi="Arial" w:cs="Arial"/>
          <w:b/>
          <w:bCs/>
          <w:sz w:val="22"/>
          <w:szCs w:val="22"/>
        </w:rPr>
        <w:t>Liang</w:t>
      </w:r>
    </w:p>
    <w:p w14:paraId="2F9E069A" w14:textId="6A170BC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80A39">
        <w:rPr>
          <w:rFonts w:ascii="Arial" w:hAnsi="Arial" w:cs="Arial"/>
          <w:b/>
          <w:bCs/>
          <w:sz w:val="22"/>
          <w:szCs w:val="22"/>
        </w:rPr>
        <w:t>lianghaoran</w:t>
      </w:r>
      <w:r w:rsidR="008C024B">
        <w:rPr>
          <w:rFonts w:ascii="Arial" w:hAnsi="Arial" w:cs="Arial"/>
          <w:b/>
          <w:bCs/>
          <w:sz w:val="22"/>
          <w:szCs w:val="22"/>
        </w:rPr>
        <w:t xml:space="preserve"> at </w:t>
      </w:r>
      <w:r w:rsidR="00980A39">
        <w:rPr>
          <w:rFonts w:ascii="Arial" w:hAnsi="Arial" w:cs="Arial"/>
          <w:b/>
          <w:bCs/>
          <w:sz w:val="22"/>
          <w:szCs w:val="22"/>
        </w:rPr>
        <w:t>xiaomi</w:t>
      </w:r>
      <w:r w:rsidR="00750037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2762CCC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869072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D5DC7" w:rsidRPr="009A2C03">
        <w:rPr>
          <w:rFonts w:ascii="Arial" w:hAnsi="Arial" w:cs="Arial"/>
          <w:b/>
          <w:sz w:val="22"/>
          <w:szCs w:val="22"/>
        </w:rPr>
        <w:t>n/a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F5AB044" w14:textId="77777777" w:rsidR="009768DC" w:rsidRDefault="00BF30F3" w:rsidP="009768DC">
      <w:pPr>
        <w:rPr>
          <w:rFonts w:ascii="Arial" w:hAnsi="Arial" w:cs="Arial"/>
        </w:rPr>
      </w:pPr>
      <w:bookmarkStart w:id="8" w:name="_Hlk69931360"/>
      <w:r w:rsidRPr="00CE58C9">
        <w:rPr>
          <w:rFonts w:ascii="Arial" w:hAnsi="Arial" w:cs="Arial"/>
        </w:rPr>
        <w:t xml:space="preserve">SA3 would like to thank </w:t>
      </w:r>
      <w:r w:rsidR="00D92AD1">
        <w:rPr>
          <w:rFonts w:ascii="Arial" w:hAnsi="Arial" w:cs="Arial"/>
        </w:rPr>
        <w:t>CT</w:t>
      </w:r>
      <w:r w:rsidR="004C7653">
        <w:rPr>
          <w:rFonts w:ascii="Arial" w:hAnsi="Arial" w:cs="Arial"/>
        </w:rPr>
        <w:t>4</w:t>
      </w:r>
      <w:r w:rsidRPr="00CE58C9">
        <w:rPr>
          <w:rFonts w:ascii="Arial" w:hAnsi="Arial" w:cs="Arial"/>
        </w:rPr>
        <w:t xml:space="preserve"> for their LS </w:t>
      </w:r>
      <w:r w:rsidR="004C7653" w:rsidRPr="004C7653">
        <w:rPr>
          <w:rFonts w:ascii="Arial" w:hAnsi="Arial" w:cs="Arial"/>
          <w:noProof/>
        </w:rPr>
        <w:t xml:space="preserve">C4-235479 </w:t>
      </w:r>
      <w:r w:rsidR="00AD5DC7" w:rsidRPr="00AD5DC7">
        <w:rPr>
          <w:rFonts w:ascii="Arial" w:hAnsi="Arial" w:cs="Arial"/>
        </w:rPr>
        <w:t xml:space="preserve">on </w:t>
      </w:r>
      <w:r w:rsidR="004C7653">
        <w:rPr>
          <w:rFonts w:ascii="Arial" w:hAnsi="Arial" w:cs="Arial"/>
        </w:rPr>
        <w:t>decorated NAI</w:t>
      </w:r>
      <w:r w:rsidR="00AD2C47">
        <w:rPr>
          <w:rFonts w:ascii="Arial" w:hAnsi="Arial" w:cs="Arial"/>
        </w:rPr>
        <w:t>.</w:t>
      </w:r>
      <w:bookmarkEnd w:id="8"/>
    </w:p>
    <w:p w14:paraId="41B9D129" w14:textId="25B1900A" w:rsidR="00440EA5" w:rsidRPr="00C0721A" w:rsidRDefault="00440EA5" w:rsidP="00440EA5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Refering to</w:t>
      </w:r>
      <w:r w:rsidRPr="007849AD">
        <w:rPr>
          <w:rFonts w:ascii="Arial" w:hAnsi="Arial" w:cs="Arial"/>
          <w:lang w:eastAsia="zh-CN"/>
        </w:rPr>
        <w:t xml:space="preserve"> clause 5.30.2.9.3 of TS 23.501</w:t>
      </w:r>
      <w:r>
        <w:rPr>
          <w:rFonts w:ascii="Arial" w:hAnsi="Arial" w:cs="Arial"/>
          <w:lang w:eastAsia="zh-CN"/>
        </w:rPr>
        <w:t xml:space="preserve">, the </w:t>
      </w:r>
      <w:r>
        <w:rPr>
          <w:rFonts w:ascii="Arial" w:hAnsi="Arial" w:cs="Arial"/>
        </w:rPr>
        <w:t xml:space="preserve">Credentials Holder </w:t>
      </w:r>
      <w:r>
        <w:rPr>
          <w:rFonts w:ascii="Arial" w:hAnsi="Arial" w:cs="Arial"/>
          <w:lang w:eastAsia="zh-CN"/>
        </w:rPr>
        <w:t xml:space="preserve">can be built on PLMN/SNPN. </w:t>
      </w:r>
      <w:r w:rsidR="00F206D3">
        <w:rPr>
          <w:rFonts w:ascii="Arial" w:hAnsi="Arial" w:cs="Arial"/>
          <w:lang w:eastAsia="zh-CN"/>
        </w:rPr>
        <w:t>C</w:t>
      </w:r>
      <w:r>
        <w:rPr>
          <w:rFonts w:ascii="Arial" w:hAnsi="Arial" w:cs="Arial"/>
          <w:lang w:eastAsia="zh-CN"/>
        </w:rPr>
        <w:t>lause 5.30.2.9.2 of TS 23.501</w:t>
      </w:r>
      <w:r w:rsidR="00F206D3">
        <w:rPr>
          <w:rFonts w:ascii="Arial" w:hAnsi="Arial" w:cs="Arial"/>
          <w:lang w:eastAsia="zh-CN"/>
        </w:rPr>
        <w:t xml:space="preserve"> indicates that</w:t>
      </w:r>
      <w:r>
        <w:rPr>
          <w:rFonts w:ascii="Arial" w:hAnsi="Arial" w:cs="Arial"/>
          <w:lang w:eastAsia="zh-CN"/>
        </w:rPr>
        <w:t xml:space="preserve"> the </w:t>
      </w:r>
      <w:r>
        <w:rPr>
          <w:rFonts w:ascii="Arial" w:hAnsi="Arial" w:cs="Arial"/>
        </w:rPr>
        <w:t xml:space="preserve">Credentials Holder </w:t>
      </w:r>
      <w:r>
        <w:rPr>
          <w:rFonts w:ascii="Arial" w:hAnsi="Arial" w:cs="Arial"/>
          <w:lang w:eastAsia="zh-CN"/>
        </w:rPr>
        <w:t>can also be built on AAA server.</w:t>
      </w:r>
    </w:p>
    <w:p w14:paraId="302B711C" w14:textId="6B51F462" w:rsidR="0083350B" w:rsidRPr="009768DC" w:rsidRDefault="0083350B" w:rsidP="009768DC">
      <w:pPr>
        <w:rPr>
          <w:rFonts w:ascii="Arial" w:hAnsi="Arial" w:cs="Arial"/>
        </w:rPr>
      </w:pPr>
      <w:r w:rsidRPr="0083350B">
        <w:rPr>
          <w:rFonts w:ascii="Arial" w:hAnsi="Arial" w:cs="Arial"/>
        </w:rPr>
        <w:t xml:space="preserve">Figure 1 and Figure 2 </w:t>
      </w:r>
      <w:r w:rsidR="007849AD">
        <w:rPr>
          <w:rFonts w:ascii="Arial" w:hAnsi="Arial" w:cs="Arial"/>
        </w:rPr>
        <w:t xml:space="preserve">are captured from clause </w:t>
      </w:r>
      <w:r w:rsidR="007849AD" w:rsidRPr="007849AD">
        <w:rPr>
          <w:rFonts w:ascii="Arial" w:hAnsi="Arial" w:cs="Arial"/>
        </w:rPr>
        <w:t xml:space="preserve">4.2.15 of TS 23.501. These figures </w:t>
      </w:r>
      <w:r w:rsidR="007849AD">
        <w:rPr>
          <w:rFonts w:ascii="Arial" w:hAnsi="Arial" w:cs="Arial"/>
        </w:rPr>
        <w:t xml:space="preserve">show that </w:t>
      </w:r>
      <w:r w:rsidR="00F206D3">
        <w:rPr>
          <w:rFonts w:ascii="Arial" w:hAnsi="Arial" w:cs="Arial"/>
        </w:rPr>
        <w:t>how AAA server based Credentials Holder can be used to support NSWO</w:t>
      </w:r>
      <w:r w:rsidR="007849AD">
        <w:rPr>
          <w:rFonts w:ascii="Arial" w:hAnsi="Arial" w:cs="Arial"/>
        </w:rPr>
        <w:t>.</w:t>
      </w:r>
    </w:p>
    <w:bookmarkStart w:id="9" w:name="_CRFigure4_2_153b"/>
    <w:p w14:paraId="68E09E8D" w14:textId="77777777" w:rsidR="009768DC" w:rsidRDefault="009768DC" w:rsidP="009768DC">
      <w:pPr>
        <w:pStyle w:val="TH"/>
      </w:pPr>
      <w:r w:rsidRPr="008237AE">
        <w:rPr>
          <w:rFonts w:eastAsia="等线"/>
        </w:rPr>
        <w:object w:dxaOrig="8088" w:dyaOrig="1776" w14:anchorId="2D57ED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35pt;height:89.85pt" o:ole="">
            <v:imagedata r:id="rId11" o:title=""/>
          </v:shape>
          <o:OLEObject Type="Embed" ProgID="Visio.Drawing.15" ShapeID="_x0000_i1025" DrawAspect="Content" ObjectID="_1769885287" r:id="rId12"/>
        </w:object>
      </w:r>
    </w:p>
    <w:p w14:paraId="0C2F6F3A" w14:textId="3CE7B705" w:rsidR="009768DC" w:rsidRPr="001B7C50" w:rsidRDefault="009768DC" w:rsidP="009768DC">
      <w:pPr>
        <w:pStyle w:val="TF"/>
      </w:pPr>
      <w:r>
        <w:t xml:space="preserve">Figure </w:t>
      </w:r>
      <w:bookmarkEnd w:id="9"/>
      <w:r>
        <w:t>1: Reference architecture to support authentication for Non-seamless WLAN offload using credentials from Credentials Holder using AAA Server</w:t>
      </w:r>
    </w:p>
    <w:p w14:paraId="12CABC0B" w14:textId="77777777" w:rsidR="009768DC" w:rsidRPr="001B7C50" w:rsidRDefault="009768DC" w:rsidP="009768DC">
      <w:pPr>
        <w:pStyle w:val="TH"/>
      </w:pPr>
      <w:r>
        <w:object w:dxaOrig="11040" w:dyaOrig="2233" w14:anchorId="2144D65E">
          <v:shape id="_x0000_i1026" type="#_x0000_t75" style="width:482.7pt;height:96.75pt" o:ole="">
            <v:imagedata r:id="rId13" o:title=""/>
          </v:shape>
          <o:OLEObject Type="Embed" ProgID="Visio.Drawing.15" ShapeID="_x0000_i1026" DrawAspect="Content" ObjectID="_1769885288" r:id="rId14"/>
        </w:object>
      </w:r>
    </w:p>
    <w:p w14:paraId="069CBFC7" w14:textId="5E3B60B5" w:rsidR="009768DC" w:rsidRPr="001B7C50" w:rsidRDefault="009768DC" w:rsidP="009768DC">
      <w:pPr>
        <w:pStyle w:val="TF"/>
      </w:pPr>
      <w:r>
        <w:t>Figure 2: Reference architecture to support authentication for Non-seamless WLAN offload using credentials from Credentials Holder using AAA Server via 5GC</w:t>
      </w:r>
    </w:p>
    <w:p w14:paraId="62B464AC" w14:textId="77777777" w:rsidR="007849AD" w:rsidRDefault="007849AD" w:rsidP="00C0721A">
      <w:pPr>
        <w:jc w:val="both"/>
        <w:rPr>
          <w:rFonts w:ascii="Arial" w:hAnsi="Arial" w:cs="Arial"/>
          <w:lang w:eastAsia="zh-CN"/>
        </w:rPr>
      </w:pPr>
    </w:p>
    <w:p w14:paraId="6A0E9D01" w14:textId="66D2B8B2" w:rsidR="00F206D3" w:rsidRDefault="00F206D3" w:rsidP="00C0721A">
      <w:pPr>
        <w:jc w:val="both"/>
        <w:rPr>
          <w:rFonts w:ascii="Arial" w:hAnsi="Arial" w:cs="Arial"/>
          <w:lang w:eastAsia="zh-CN"/>
        </w:rPr>
      </w:pPr>
      <w:r w:rsidRPr="00C0721A">
        <w:rPr>
          <w:rFonts w:ascii="Arial" w:hAnsi="Arial" w:cs="Arial"/>
          <w:lang w:eastAsia="zh-CN"/>
        </w:rPr>
        <w:lastRenderedPageBreak/>
        <w:t xml:space="preserve">The decorated NAI defined in the attached C4-235478 only considers the </w:t>
      </w:r>
      <w:r>
        <w:rPr>
          <w:rFonts w:ascii="Arial" w:hAnsi="Arial" w:cs="Arial"/>
          <w:lang w:eastAsia="zh-CN"/>
        </w:rPr>
        <w:t>Credentials Holder</w:t>
      </w:r>
      <w:r w:rsidRPr="00C0721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that</w:t>
      </w:r>
      <w:r w:rsidRPr="00C0721A">
        <w:rPr>
          <w:rFonts w:ascii="Arial" w:hAnsi="Arial" w:cs="Arial"/>
          <w:lang w:eastAsia="zh-CN"/>
        </w:rPr>
        <w:t xml:space="preserve"> is built </w:t>
      </w:r>
      <w:r w:rsidR="00A518F4">
        <w:rPr>
          <w:rFonts w:ascii="Arial" w:hAnsi="Arial" w:cs="Arial"/>
          <w:lang w:eastAsia="zh-CN"/>
        </w:rPr>
        <w:t>i</w:t>
      </w:r>
      <w:r w:rsidRPr="00C0721A">
        <w:rPr>
          <w:rFonts w:ascii="Arial" w:hAnsi="Arial" w:cs="Arial"/>
          <w:lang w:eastAsia="zh-CN"/>
        </w:rPr>
        <w:t>n PLMN</w:t>
      </w:r>
      <w:r w:rsidR="007148E2">
        <w:rPr>
          <w:rFonts w:ascii="Arial" w:hAnsi="Arial" w:cs="Arial" w:hint="eastAsia"/>
          <w:lang w:eastAsia="zh-CN"/>
        </w:rPr>
        <w:t>/</w:t>
      </w:r>
      <w:r w:rsidR="007148E2">
        <w:rPr>
          <w:rFonts w:ascii="Arial" w:hAnsi="Arial" w:cs="Arial"/>
          <w:lang w:eastAsia="zh-CN"/>
        </w:rPr>
        <w:t>SNPN</w:t>
      </w:r>
      <w:r w:rsidRPr="00C0721A">
        <w:rPr>
          <w:rFonts w:ascii="Arial" w:hAnsi="Arial" w:cs="Arial"/>
          <w:lang w:eastAsia="zh-CN"/>
        </w:rPr>
        <w:t xml:space="preserve">. </w:t>
      </w:r>
    </w:p>
    <w:p w14:paraId="2DA8C9E1" w14:textId="205908C5" w:rsidR="00C0721A" w:rsidRPr="0080622D" w:rsidRDefault="00922551" w:rsidP="00C0721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Since</w:t>
      </w:r>
      <w:r w:rsidR="00C0721A" w:rsidRPr="00C0721A">
        <w:rPr>
          <w:rFonts w:ascii="Arial" w:hAnsi="Arial" w:cs="Arial"/>
          <w:lang w:eastAsia="zh-CN"/>
        </w:rPr>
        <w:t xml:space="preserve"> the decorated NAI for AAA server </w:t>
      </w:r>
      <w:r w:rsidR="00132C45">
        <w:rPr>
          <w:rFonts w:ascii="Arial" w:hAnsi="Arial" w:cs="Arial"/>
          <w:lang w:eastAsia="zh-CN"/>
        </w:rPr>
        <w:t xml:space="preserve">based Credentials Holder </w:t>
      </w:r>
      <w:r w:rsidR="00C0721A" w:rsidRPr="00C0721A">
        <w:rPr>
          <w:rFonts w:ascii="Arial" w:hAnsi="Arial" w:cs="Arial"/>
          <w:lang w:eastAsia="zh-CN"/>
        </w:rPr>
        <w:t xml:space="preserve">is </w:t>
      </w:r>
      <w:r w:rsidR="00132C45">
        <w:rPr>
          <w:rFonts w:ascii="Arial" w:hAnsi="Arial" w:cs="Arial"/>
          <w:lang w:eastAsia="zh-CN"/>
        </w:rPr>
        <w:t xml:space="preserve">still </w:t>
      </w:r>
      <w:r w:rsidR="00C0721A" w:rsidRPr="00C0721A">
        <w:rPr>
          <w:rFonts w:ascii="Arial" w:hAnsi="Arial" w:cs="Arial"/>
          <w:lang w:eastAsia="zh-CN"/>
        </w:rPr>
        <w:t>not clear</w:t>
      </w:r>
      <w:r>
        <w:rPr>
          <w:rFonts w:ascii="Arial" w:hAnsi="Arial" w:cs="Arial"/>
          <w:lang w:eastAsia="zh-CN"/>
        </w:rPr>
        <w:t>, t</w:t>
      </w:r>
      <w:r w:rsidR="00DD4CC4">
        <w:rPr>
          <w:rFonts w:ascii="Arial" w:hAnsi="Arial" w:cs="Arial" w:hint="eastAsia"/>
          <w:lang w:eastAsia="zh-CN"/>
        </w:rPr>
        <w:t>he</w:t>
      </w:r>
      <w:r w:rsidR="00DD4CC4">
        <w:rPr>
          <w:rFonts w:ascii="Arial" w:hAnsi="Arial" w:cs="Arial"/>
          <w:lang w:eastAsia="zh-CN"/>
        </w:rPr>
        <w:t xml:space="preserve"> SNPN cannot correctly route the decorated NAI to the AAA server to complete the authentication procedure.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403462D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F343D">
        <w:rPr>
          <w:rFonts w:ascii="Arial" w:hAnsi="Arial" w:cs="Arial"/>
          <w:b/>
        </w:rPr>
        <w:t>CT</w:t>
      </w:r>
      <w:r w:rsidR="00F14CC8">
        <w:rPr>
          <w:rFonts w:ascii="Arial" w:hAnsi="Arial" w:cs="Arial"/>
          <w:b/>
        </w:rPr>
        <w:t>4</w:t>
      </w:r>
    </w:p>
    <w:p w14:paraId="1437C2F1" w14:textId="363A16F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F343D">
        <w:rPr>
          <w:rFonts w:ascii="Arial" w:hAnsi="Arial" w:cs="Arial"/>
        </w:rPr>
        <w:t>SA3</w:t>
      </w:r>
      <w:r w:rsidR="00B310AB" w:rsidRPr="009358C4">
        <w:rPr>
          <w:rFonts w:ascii="Arial" w:hAnsi="Arial" w:cs="Arial"/>
        </w:rPr>
        <w:t xml:space="preserve"> </w:t>
      </w:r>
      <w:r w:rsidR="00B310AB" w:rsidRPr="00BD4800">
        <w:rPr>
          <w:rFonts w:ascii="Arial" w:hAnsi="Arial" w:cs="Arial"/>
        </w:rPr>
        <w:t>kindly asks</w:t>
      </w:r>
      <w:r w:rsidR="00B310AB" w:rsidRPr="009358C4">
        <w:rPr>
          <w:rFonts w:ascii="Arial" w:hAnsi="Arial" w:cs="Arial"/>
        </w:rPr>
        <w:t xml:space="preserve"> </w:t>
      </w:r>
      <w:r w:rsidR="004F343D">
        <w:rPr>
          <w:rFonts w:ascii="Arial" w:hAnsi="Arial" w:cs="Arial"/>
        </w:rPr>
        <w:t>CT</w:t>
      </w:r>
      <w:r w:rsidR="00243DDF">
        <w:rPr>
          <w:rFonts w:ascii="Arial" w:hAnsi="Arial" w:cs="Arial"/>
        </w:rPr>
        <w:t>4</w:t>
      </w:r>
      <w:r w:rsidR="00B310AB">
        <w:rPr>
          <w:rFonts w:ascii="Arial" w:hAnsi="Arial" w:cs="Arial"/>
        </w:rPr>
        <w:t xml:space="preserve"> </w:t>
      </w:r>
      <w:r w:rsidR="004F343D">
        <w:rPr>
          <w:rFonts w:ascii="Arial" w:hAnsi="Arial" w:cs="Arial"/>
        </w:rPr>
        <w:t xml:space="preserve">to </w:t>
      </w:r>
      <w:r w:rsidR="004F343D" w:rsidRPr="004F343D">
        <w:rPr>
          <w:rFonts w:ascii="Arial" w:hAnsi="Arial" w:cs="Arial"/>
        </w:rPr>
        <w:t>take the above into consideration.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2F722D3" w14:textId="206109FF" w:rsidR="00C0721A" w:rsidRDefault="00C0721A" w:rsidP="00B0216D">
      <w:r w:rsidRPr="00C0721A">
        <w:t>SA3#115-adhoc-e</w:t>
      </w:r>
      <w:r>
        <w:t>15</w:t>
      </w:r>
      <w:r w:rsidRPr="00C15710">
        <w:t xml:space="preserve"> </w:t>
      </w:r>
      <w:r>
        <w:t>April</w:t>
      </w:r>
      <w:r w:rsidRPr="00C15710">
        <w:t xml:space="preserve"> 2024 -</w:t>
      </w:r>
      <w:r>
        <w:t>19 April</w:t>
      </w:r>
      <w:r w:rsidRPr="00C15710">
        <w:t xml:space="preserve"> 2024</w:t>
      </w:r>
      <w:r>
        <w:tab/>
        <w:t>TBD, TBD</w:t>
      </w:r>
    </w:p>
    <w:p w14:paraId="3B59FB97" w14:textId="3AF6B22E" w:rsidR="00B0216D" w:rsidRPr="00074D3C" w:rsidRDefault="00B0216D" w:rsidP="00B0216D">
      <w:r w:rsidRPr="00C15710">
        <w:t>SA3#116</w:t>
      </w:r>
      <w:r w:rsidRPr="00C15710">
        <w:tab/>
      </w:r>
      <w:r w:rsidR="0065359E">
        <w:t xml:space="preserve"> </w:t>
      </w:r>
      <w:r w:rsidRPr="00C15710">
        <w:t>20</w:t>
      </w:r>
      <w:r w:rsidR="00EE64BD" w:rsidRPr="00C15710">
        <w:t xml:space="preserve"> May 2024</w:t>
      </w:r>
      <w:r w:rsidRPr="00C15710">
        <w:t xml:space="preserve"> -</w:t>
      </w:r>
      <w:r w:rsidR="00BA34BF">
        <w:t xml:space="preserve"> </w:t>
      </w:r>
      <w:r w:rsidRPr="00C15710">
        <w:t>24 May 2024</w:t>
      </w:r>
      <w:r w:rsidRPr="00C15710">
        <w:tab/>
      </w:r>
      <w:r w:rsidR="00134B97" w:rsidRPr="00C15710">
        <w:rPr>
          <w:rFonts w:hint="eastAsia"/>
          <w:lang w:eastAsia="zh-CN"/>
        </w:rPr>
        <w:t>TBD,</w:t>
      </w:r>
      <w:r w:rsidR="00134B97" w:rsidRPr="00C15710">
        <w:rPr>
          <w:lang w:eastAsia="zh-CN"/>
        </w:rPr>
        <w:t xml:space="preserve"> </w:t>
      </w:r>
      <w:r w:rsidRPr="00C15710">
        <w:t>Korea</w:t>
      </w:r>
    </w:p>
    <w:p w14:paraId="39C6974E" w14:textId="77777777" w:rsidR="00B0216D" w:rsidRDefault="00B0216D" w:rsidP="002F1940"/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F3FDD7" w14:textId="77777777" w:rsidR="00465828" w:rsidRDefault="00465828">
      <w:pPr>
        <w:spacing w:after="0"/>
      </w:pPr>
      <w:r>
        <w:separator/>
      </w:r>
    </w:p>
  </w:endnote>
  <w:endnote w:type="continuationSeparator" w:id="0">
    <w:p w14:paraId="598D7B71" w14:textId="77777777" w:rsidR="00465828" w:rsidRDefault="00465828">
      <w:pPr>
        <w:spacing w:after="0"/>
      </w:pPr>
      <w:r>
        <w:continuationSeparator/>
      </w:r>
    </w:p>
  </w:endnote>
  <w:endnote w:type="continuationNotice" w:id="1">
    <w:p w14:paraId="6CF390B3" w14:textId="77777777" w:rsidR="00465828" w:rsidRDefault="004658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F4CC73" w14:textId="77777777" w:rsidR="00465828" w:rsidRDefault="00465828">
      <w:pPr>
        <w:spacing w:after="0"/>
      </w:pPr>
      <w:r>
        <w:separator/>
      </w:r>
    </w:p>
  </w:footnote>
  <w:footnote w:type="continuationSeparator" w:id="0">
    <w:p w14:paraId="339310FC" w14:textId="77777777" w:rsidR="00465828" w:rsidRDefault="00465828">
      <w:pPr>
        <w:spacing w:after="0"/>
      </w:pPr>
      <w:r>
        <w:continuationSeparator/>
      </w:r>
    </w:p>
  </w:footnote>
  <w:footnote w:type="continuationNotice" w:id="1">
    <w:p w14:paraId="017BBBFC" w14:textId="77777777" w:rsidR="00465828" w:rsidRDefault="004658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4B329F"/>
    <w:multiLevelType w:val="hybridMultilevel"/>
    <w:tmpl w:val="855A7600"/>
    <w:lvl w:ilvl="0" w:tplc="530EAD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hideSpellingErrors/>
  <w:hideGrammaticalError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mwrAUAai7veSwAAAA="/>
  </w:docVars>
  <w:rsids>
    <w:rsidRoot w:val="004E3939"/>
    <w:rsid w:val="0000049D"/>
    <w:rsid w:val="00003C07"/>
    <w:rsid w:val="00017B63"/>
    <w:rsid w:val="00017F23"/>
    <w:rsid w:val="00022555"/>
    <w:rsid w:val="0002581D"/>
    <w:rsid w:val="00031932"/>
    <w:rsid w:val="00036872"/>
    <w:rsid w:val="00043B6B"/>
    <w:rsid w:val="000634E7"/>
    <w:rsid w:val="00065626"/>
    <w:rsid w:val="00074D3C"/>
    <w:rsid w:val="00084890"/>
    <w:rsid w:val="000A09AA"/>
    <w:rsid w:val="000B21DF"/>
    <w:rsid w:val="000D401E"/>
    <w:rsid w:val="000E3F0E"/>
    <w:rsid w:val="000E6116"/>
    <w:rsid w:val="000F6242"/>
    <w:rsid w:val="00103FF1"/>
    <w:rsid w:val="00104F4F"/>
    <w:rsid w:val="00105800"/>
    <w:rsid w:val="00127F01"/>
    <w:rsid w:val="00132C45"/>
    <w:rsid w:val="00134B97"/>
    <w:rsid w:val="001446EC"/>
    <w:rsid w:val="00160D7A"/>
    <w:rsid w:val="00163E31"/>
    <w:rsid w:val="001661E3"/>
    <w:rsid w:val="00194F49"/>
    <w:rsid w:val="00196B59"/>
    <w:rsid w:val="001A14F2"/>
    <w:rsid w:val="001A4EB7"/>
    <w:rsid w:val="001A7B48"/>
    <w:rsid w:val="001B3A86"/>
    <w:rsid w:val="001B763F"/>
    <w:rsid w:val="001C3FF3"/>
    <w:rsid w:val="00220060"/>
    <w:rsid w:val="002227F7"/>
    <w:rsid w:val="00226381"/>
    <w:rsid w:val="00243DDF"/>
    <w:rsid w:val="002473B2"/>
    <w:rsid w:val="002752B9"/>
    <w:rsid w:val="002869FE"/>
    <w:rsid w:val="00296B14"/>
    <w:rsid w:val="002B1907"/>
    <w:rsid w:val="002C326E"/>
    <w:rsid w:val="002C7AAF"/>
    <w:rsid w:val="002E01C1"/>
    <w:rsid w:val="002E27E0"/>
    <w:rsid w:val="002F0496"/>
    <w:rsid w:val="002F1940"/>
    <w:rsid w:val="00322204"/>
    <w:rsid w:val="003232CC"/>
    <w:rsid w:val="003249CA"/>
    <w:rsid w:val="003338A1"/>
    <w:rsid w:val="00383545"/>
    <w:rsid w:val="00392946"/>
    <w:rsid w:val="003A5A07"/>
    <w:rsid w:val="003A6956"/>
    <w:rsid w:val="003C06D2"/>
    <w:rsid w:val="003C2B65"/>
    <w:rsid w:val="003D7D7A"/>
    <w:rsid w:val="003E731F"/>
    <w:rsid w:val="003E7E44"/>
    <w:rsid w:val="003F5E20"/>
    <w:rsid w:val="00400206"/>
    <w:rsid w:val="00401436"/>
    <w:rsid w:val="0040164E"/>
    <w:rsid w:val="00414F77"/>
    <w:rsid w:val="00422770"/>
    <w:rsid w:val="00433500"/>
    <w:rsid w:val="00433F71"/>
    <w:rsid w:val="0043411B"/>
    <w:rsid w:val="0043559E"/>
    <w:rsid w:val="00440D43"/>
    <w:rsid w:val="00440EA5"/>
    <w:rsid w:val="00442A85"/>
    <w:rsid w:val="004438AD"/>
    <w:rsid w:val="00446279"/>
    <w:rsid w:val="004566D5"/>
    <w:rsid w:val="00460F83"/>
    <w:rsid w:val="00465828"/>
    <w:rsid w:val="00470DF6"/>
    <w:rsid w:val="004A54D4"/>
    <w:rsid w:val="004C7653"/>
    <w:rsid w:val="004D66FF"/>
    <w:rsid w:val="004E28B9"/>
    <w:rsid w:val="004E3939"/>
    <w:rsid w:val="004E7967"/>
    <w:rsid w:val="004E79DF"/>
    <w:rsid w:val="004F343D"/>
    <w:rsid w:val="00502D0E"/>
    <w:rsid w:val="00510809"/>
    <w:rsid w:val="00526DDD"/>
    <w:rsid w:val="00534A5A"/>
    <w:rsid w:val="00552439"/>
    <w:rsid w:val="00571DDA"/>
    <w:rsid w:val="00584B79"/>
    <w:rsid w:val="0059616D"/>
    <w:rsid w:val="00597777"/>
    <w:rsid w:val="005A1E94"/>
    <w:rsid w:val="005B16F2"/>
    <w:rsid w:val="005C1668"/>
    <w:rsid w:val="005C60FD"/>
    <w:rsid w:val="005D11D6"/>
    <w:rsid w:val="005D37AD"/>
    <w:rsid w:val="005E4EAB"/>
    <w:rsid w:val="006052AD"/>
    <w:rsid w:val="00633F5A"/>
    <w:rsid w:val="00637EDE"/>
    <w:rsid w:val="0065359E"/>
    <w:rsid w:val="0066299C"/>
    <w:rsid w:val="00664F3F"/>
    <w:rsid w:val="00682CA4"/>
    <w:rsid w:val="006A640A"/>
    <w:rsid w:val="006B4FEA"/>
    <w:rsid w:val="006E44C3"/>
    <w:rsid w:val="006E46AA"/>
    <w:rsid w:val="006F09B1"/>
    <w:rsid w:val="006F4BF0"/>
    <w:rsid w:val="007039F8"/>
    <w:rsid w:val="00713AB8"/>
    <w:rsid w:val="007148E2"/>
    <w:rsid w:val="00723B74"/>
    <w:rsid w:val="007309C4"/>
    <w:rsid w:val="0073766B"/>
    <w:rsid w:val="00750037"/>
    <w:rsid w:val="00767CFF"/>
    <w:rsid w:val="00772DD4"/>
    <w:rsid w:val="0078403E"/>
    <w:rsid w:val="007849AD"/>
    <w:rsid w:val="007B7433"/>
    <w:rsid w:val="007D6A70"/>
    <w:rsid w:val="007E6A50"/>
    <w:rsid w:val="007F0CDA"/>
    <w:rsid w:val="007F4C9E"/>
    <w:rsid w:val="007F4F92"/>
    <w:rsid w:val="00801452"/>
    <w:rsid w:val="0080622D"/>
    <w:rsid w:val="00816C57"/>
    <w:rsid w:val="0083350B"/>
    <w:rsid w:val="00876533"/>
    <w:rsid w:val="00876F3C"/>
    <w:rsid w:val="00893D29"/>
    <w:rsid w:val="00895AD9"/>
    <w:rsid w:val="00896F5C"/>
    <w:rsid w:val="008A21DC"/>
    <w:rsid w:val="008C024B"/>
    <w:rsid w:val="008D772F"/>
    <w:rsid w:val="008F4B9C"/>
    <w:rsid w:val="00901CA7"/>
    <w:rsid w:val="0090772A"/>
    <w:rsid w:val="009125B9"/>
    <w:rsid w:val="009129ED"/>
    <w:rsid w:val="00914CD1"/>
    <w:rsid w:val="00922551"/>
    <w:rsid w:val="009554AC"/>
    <w:rsid w:val="009558F5"/>
    <w:rsid w:val="009603F6"/>
    <w:rsid w:val="00961F85"/>
    <w:rsid w:val="009768DC"/>
    <w:rsid w:val="00980A39"/>
    <w:rsid w:val="00983527"/>
    <w:rsid w:val="009963AC"/>
    <w:rsid w:val="0099764C"/>
    <w:rsid w:val="009A2C03"/>
    <w:rsid w:val="009C01E1"/>
    <w:rsid w:val="009C2ADC"/>
    <w:rsid w:val="009D454C"/>
    <w:rsid w:val="009E0822"/>
    <w:rsid w:val="009E6777"/>
    <w:rsid w:val="00A04BAE"/>
    <w:rsid w:val="00A134F5"/>
    <w:rsid w:val="00A22DC2"/>
    <w:rsid w:val="00A40503"/>
    <w:rsid w:val="00A4711F"/>
    <w:rsid w:val="00A518F4"/>
    <w:rsid w:val="00A61F8F"/>
    <w:rsid w:val="00A70448"/>
    <w:rsid w:val="00AA15C7"/>
    <w:rsid w:val="00AA4FF3"/>
    <w:rsid w:val="00AA7518"/>
    <w:rsid w:val="00AB60F6"/>
    <w:rsid w:val="00AC24AA"/>
    <w:rsid w:val="00AC2DD2"/>
    <w:rsid w:val="00AD2C47"/>
    <w:rsid w:val="00AD5DC7"/>
    <w:rsid w:val="00AE1B3E"/>
    <w:rsid w:val="00AE7BDD"/>
    <w:rsid w:val="00B0216D"/>
    <w:rsid w:val="00B1007E"/>
    <w:rsid w:val="00B1164E"/>
    <w:rsid w:val="00B22211"/>
    <w:rsid w:val="00B2488D"/>
    <w:rsid w:val="00B310AB"/>
    <w:rsid w:val="00B35644"/>
    <w:rsid w:val="00B3694C"/>
    <w:rsid w:val="00B36B88"/>
    <w:rsid w:val="00B47D5C"/>
    <w:rsid w:val="00B53724"/>
    <w:rsid w:val="00B540EC"/>
    <w:rsid w:val="00B667C1"/>
    <w:rsid w:val="00B709EB"/>
    <w:rsid w:val="00B9292A"/>
    <w:rsid w:val="00B97703"/>
    <w:rsid w:val="00BA34BF"/>
    <w:rsid w:val="00BA3D66"/>
    <w:rsid w:val="00BA4519"/>
    <w:rsid w:val="00BA77A4"/>
    <w:rsid w:val="00BC152B"/>
    <w:rsid w:val="00BE66EA"/>
    <w:rsid w:val="00BF30F3"/>
    <w:rsid w:val="00C0721A"/>
    <w:rsid w:val="00C1081D"/>
    <w:rsid w:val="00C15710"/>
    <w:rsid w:val="00C25D7A"/>
    <w:rsid w:val="00C43088"/>
    <w:rsid w:val="00C50722"/>
    <w:rsid w:val="00C50FBE"/>
    <w:rsid w:val="00C92733"/>
    <w:rsid w:val="00CB1749"/>
    <w:rsid w:val="00CB2CB0"/>
    <w:rsid w:val="00CB5A83"/>
    <w:rsid w:val="00CD08E6"/>
    <w:rsid w:val="00CE58C9"/>
    <w:rsid w:val="00CE5CB2"/>
    <w:rsid w:val="00CF2AF6"/>
    <w:rsid w:val="00CF5745"/>
    <w:rsid w:val="00CF6087"/>
    <w:rsid w:val="00D0031E"/>
    <w:rsid w:val="00D12FA4"/>
    <w:rsid w:val="00D134AC"/>
    <w:rsid w:val="00D14BB6"/>
    <w:rsid w:val="00D27D48"/>
    <w:rsid w:val="00D33624"/>
    <w:rsid w:val="00D37318"/>
    <w:rsid w:val="00D4038A"/>
    <w:rsid w:val="00D406E8"/>
    <w:rsid w:val="00D45D9A"/>
    <w:rsid w:val="00D46BD9"/>
    <w:rsid w:val="00D57C2A"/>
    <w:rsid w:val="00D71B64"/>
    <w:rsid w:val="00D92579"/>
    <w:rsid w:val="00D92AD1"/>
    <w:rsid w:val="00D93EC8"/>
    <w:rsid w:val="00D95D9F"/>
    <w:rsid w:val="00DB03F3"/>
    <w:rsid w:val="00DB39DB"/>
    <w:rsid w:val="00DB5C4A"/>
    <w:rsid w:val="00DC3A2D"/>
    <w:rsid w:val="00DD4CC4"/>
    <w:rsid w:val="00DF5F1B"/>
    <w:rsid w:val="00E101D5"/>
    <w:rsid w:val="00E12651"/>
    <w:rsid w:val="00E15BD7"/>
    <w:rsid w:val="00E15E3D"/>
    <w:rsid w:val="00E20A24"/>
    <w:rsid w:val="00E2241D"/>
    <w:rsid w:val="00E316B3"/>
    <w:rsid w:val="00E33929"/>
    <w:rsid w:val="00E500A3"/>
    <w:rsid w:val="00E503C2"/>
    <w:rsid w:val="00E82672"/>
    <w:rsid w:val="00E917C6"/>
    <w:rsid w:val="00EA2A3D"/>
    <w:rsid w:val="00EB25D6"/>
    <w:rsid w:val="00EB429F"/>
    <w:rsid w:val="00EB5425"/>
    <w:rsid w:val="00EC63D5"/>
    <w:rsid w:val="00EC7047"/>
    <w:rsid w:val="00ED1BAD"/>
    <w:rsid w:val="00EE3672"/>
    <w:rsid w:val="00EE64BD"/>
    <w:rsid w:val="00F105EC"/>
    <w:rsid w:val="00F14CC8"/>
    <w:rsid w:val="00F206D3"/>
    <w:rsid w:val="00F22479"/>
    <w:rsid w:val="00F25496"/>
    <w:rsid w:val="00F265CF"/>
    <w:rsid w:val="00F363BD"/>
    <w:rsid w:val="00F509E3"/>
    <w:rsid w:val="00F65BCC"/>
    <w:rsid w:val="00F667CF"/>
    <w:rsid w:val="00F803BE"/>
    <w:rsid w:val="00F8084C"/>
    <w:rsid w:val="00F839BC"/>
    <w:rsid w:val="00F85762"/>
    <w:rsid w:val="00FA375C"/>
    <w:rsid w:val="00FA5030"/>
    <w:rsid w:val="00FB2E7B"/>
    <w:rsid w:val="00FB692A"/>
    <w:rsid w:val="00FC6F31"/>
    <w:rsid w:val="00FF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10AEF6E7-A9B3-4EDE-B6EE-A72B6542E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link w:val="TFChar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正文文本 2 字符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正文首行缩进 2 字符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B540EC"/>
  </w:style>
  <w:style w:type="character" w:customStyle="1" w:styleId="THChar">
    <w:name w:val="TH Char"/>
    <w:link w:val="TH"/>
    <w:qFormat/>
    <w:rsid w:val="009768DC"/>
    <w:rPr>
      <w:rFonts w:ascii="Arial" w:hAnsi="Arial"/>
      <w:b/>
    </w:rPr>
  </w:style>
  <w:style w:type="character" w:customStyle="1" w:styleId="TFChar">
    <w:name w:val="TF Char"/>
    <w:link w:val="TF"/>
    <w:rsid w:val="009768DC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__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C6EAC2-6D6C-4F65-B021-5A09214DE04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A2E3ACF-2FA1-44A1-BD76-CEA2D7C5A9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B57B80-9A3D-466A-8326-7C2FDCD92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</cp:lastModifiedBy>
  <cp:revision>67</cp:revision>
  <cp:lastPrinted>2002-04-23T07:10:00Z</cp:lastPrinted>
  <dcterms:created xsi:type="dcterms:W3CDTF">2023-10-26T12:30:00Z</dcterms:created>
  <dcterms:modified xsi:type="dcterms:W3CDTF">2024-02-19T13:37:00Z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dlc_DocIdItemGuid">
    <vt:lpwstr>7f12b83e-938d-451c-ac87-239d5c2ba1d7</vt:lpwstr>
  </property>
  <property fmtid="{D5CDD505-2E9C-101B-9397-08002B2CF9AE}" pid="13" name="GrammarlyDocumentId">
    <vt:lpwstr>13322baf6b03576e322b35165b91a85b0a27c36a973cac26ff867092fd03fec3</vt:lpwstr>
  </property>
  <property fmtid="{D5CDD505-2E9C-101B-9397-08002B2CF9AE}" pid="14" name="_2015_ms_pID_725343">
    <vt:lpwstr>(2)SghoCt3iPTt2rWTik5iHq7nlLewhytk5lIvklrWVJqg3RAq9LsGip51VsMpLMdG7Ynq5SwLV X3joQReUFAen/NzcmasMAUu7xp8lVgI4PlVaE1l8Lxl7qRtTcoKLlbAsvqJzRuoGg69aydbh g0PCaQUgjWw1v4lGynoj//TT/IUoDQ1qDUV+Sd03AHSqp/znUCpwYvG15tx/0sBV0hdpgRaq FE3fiB89GN4lr2vfiH</vt:lpwstr>
  </property>
  <property fmtid="{D5CDD505-2E9C-101B-9397-08002B2CF9AE}" pid="15" name="_2015_ms_pID_7253431">
    <vt:lpwstr>OIpITr2yFm3oxxCwezyKgSXmnt9nu3ErtLvrShMAQarMqh5TiZQs8T /L3r6qy+xB3wJmv0cpams4aEi4vMrMsMKqWTUqJ8kXkYJkRNuNYz2g//m7+dJ+0InJ4XSe1G 0NPKlzMEaYgGygOUqa+YHH8iQsjAiLavX61vp7/scGaRF6gxeYDhQzd9wJk9OYABaepecsHO wlM3oMNehyPyIfPP</vt:lpwstr>
  </property>
  <property fmtid="{D5CDD505-2E9C-101B-9397-08002B2CF9AE}" pid="16" name="CWMf8fdc43073fb11ee8000156f0000146f">
    <vt:lpwstr>CWMFA4Tw1DwCt+geqQ4w9KNejEpEcjaKyRVx9TkoViL9BpRg/W9uKzOCYZGQHCEoivshQtcR+sKIrkkKB3uLr8Ktw==</vt:lpwstr>
  </property>
  <property fmtid="{D5CDD505-2E9C-101B-9397-08002B2CF9AE}" pid="17" name="CWM9025f77076cb11ee80003f5300003e53">
    <vt:lpwstr>CWMDDGbo7VkgKGX4q8Liwfbcwd4jA/+zuWfgqDuU2BDKisQ53r1kghkHBPt3AWwQIlWphnd1GWbtJxwkIjLSfKtDA==</vt:lpwstr>
  </property>
  <property fmtid="{D5CDD505-2E9C-101B-9397-08002B2CF9AE}" pid="18" name="CWM23823920772b11ee800039a4000039a4">
    <vt:lpwstr>CWMFA4Tw1DwCt+geqQ4w9KNeibMheuSkoU2BQRnQ5BeI5aiSJ36j2u71IyNr9heqK1/Umtl77pTKM6TVtYM0dEvYA==</vt:lpwstr>
  </property>
  <property fmtid="{D5CDD505-2E9C-101B-9397-08002B2CF9AE}" pid="19" name="CWM3a1329d0cf0311ee8000712e0000712e">
    <vt:lpwstr>CWMaCI8zJtAc/xHQJnqYf0ZJS1ji+rRjowKgClTo5aQQS6Xenmkk22q889pnSheJhy7RXqZVENCeMr4tJJvQhq3qA==</vt:lpwstr>
  </property>
  <property fmtid="{D5CDD505-2E9C-101B-9397-08002B2CF9AE}" pid="20" name="CWM0aad3c20cf2c11ee8000215100002151">
    <vt:lpwstr>CWMyFKZOevcvvZDGOP0F9CB4v0VnFdIzTmvFUcAiH7sIl6v8ayJOTr6ITt5zUpb6tlWFTr4e3lG/2ZzjPYHhcLx/Q==</vt:lpwstr>
  </property>
  <property fmtid="{D5CDD505-2E9C-101B-9397-08002B2CF9AE}" pid="21" name="CWM6cecb6a0cf2b11ee8000215100002151">
    <vt:lpwstr>CWMeK5+oOvlLTiTdLJRIxHPzHe6Np3R2u/TgYM5qYr8wLqJmRVw+pQ5WMsEdv8XvlebyxC9nW7NYJySXNeA/vDC0A==</vt:lpwstr>
  </property>
  <property fmtid="{D5CDD505-2E9C-101B-9397-08002B2CF9AE}" pid="22" name="MSIP_Label_7bd1f144-26ac-4410-8fdb-05c7de218e82_ActionId">
    <vt:lpwstr>4bd458a7-7b2b-4f13-a406-9b2028548460</vt:lpwstr>
  </property>
  <property fmtid="{D5CDD505-2E9C-101B-9397-08002B2CF9AE}" pid="23" name="MSIP_Label_7bd1f144-26ac-4410-8fdb-05c7de218e82_ContentBits">
    <vt:lpwstr>3</vt:lpwstr>
  </property>
  <property fmtid="{D5CDD505-2E9C-101B-9397-08002B2CF9AE}" pid="24" name="MSIP_Label_7bd1f144-26ac-4410-8fdb-05c7de218e82_Enabled">
    <vt:lpwstr>true</vt:lpwstr>
  </property>
  <property fmtid="{D5CDD505-2E9C-101B-9397-08002B2CF9AE}" pid="25" name="MSIP_Label_7bd1f144-26ac-4410-8fdb-05c7de218e82_Method">
    <vt:lpwstr>Standard</vt:lpwstr>
  </property>
  <property fmtid="{D5CDD505-2E9C-101B-9397-08002B2CF9AE}" pid="26" name="MSIP_Label_7bd1f144-26ac-4410-8fdb-05c7de218e82_Name">
    <vt:lpwstr>FR Usage restreint</vt:lpwstr>
  </property>
  <property fmtid="{D5CDD505-2E9C-101B-9397-08002B2CF9AE}" pid="27" name="MSIP_Label_7bd1f144-26ac-4410-8fdb-05c7de218e82_SetDate">
    <vt:lpwstr>2022-10-11T12:46:05Z</vt:lpwstr>
  </property>
  <property fmtid="{D5CDD505-2E9C-101B-9397-08002B2CF9AE}" pid="28" name="MSIP_Label_7bd1f144-26ac-4410-8fdb-05c7de218e82_SiteId">
    <vt:lpwstr>8b87af7d-8647-4dc7-8df4-5f69a2011bb5</vt:lpwstr>
  </property>
</Properties>
</file>